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95BB2" w14:textId="77777777" w:rsidR="0097493D" w:rsidRDefault="0097493D" w:rsidP="00974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WESTBURY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76AFA097" w14:textId="77777777" w:rsidR="0097493D" w:rsidRDefault="0097493D" w:rsidP="00974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AB0B465" w14:textId="77777777" w:rsidR="0097493D" w:rsidRDefault="0097493D" w:rsidP="009749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056420" w14:textId="77777777" w:rsidR="0097493D" w:rsidRDefault="0097493D" w:rsidP="009749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DF0CE0" w14:textId="77777777" w:rsidR="0097493D" w:rsidRDefault="0097493D" w:rsidP="00974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Mar.1412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64FD9A8E" w14:textId="77777777" w:rsidR="0097493D" w:rsidRDefault="0097493D" w:rsidP="0097493D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701F27BB" w14:textId="77777777" w:rsidR="0097493D" w:rsidRDefault="0097493D" w:rsidP="00974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</w:t>
      </w:r>
      <w:r>
        <w:rPr>
          <w:rFonts w:ascii="Times New Roman" w:hAnsi="Times New Roman" w:cs="Times New Roman"/>
          <w:sz w:val="24"/>
          <w:szCs w:val="24"/>
        </w:rPr>
        <w:tab/>
        <w:t>Probate of her Will.     (ibid.)</w:t>
      </w:r>
    </w:p>
    <w:p w14:paraId="76442239" w14:textId="77777777" w:rsidR="0097493D" w:rsidRDefault="0097493D" w:rsidP="009749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E1D720" w14:textId="77777777" w:rsidR="0097493D" w:rsidRDefault="0097493D" w:rsidP="0097493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06A830" w14:textId="77777777" w:rsidR="0097493D" w:rsidRDefault="0097493D" w:rsidP="00974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2023</w:t>
      </w:r>
    </w:p>
    <w:p w14:paraId="39EDD5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44A1D" w14:textId="77777777" w:rsidR="0097493D" w:rsidRDefault="0097493D" w:rsidP="009139A6">
      <w:r>
        <w:separator/>
      </w:r>
    </w:p>
  </w:endnote>
  <w:endnote w:type="continuationSeparator" w:id="0">
    <w:p w14:paraId="752BDB1D" w14:textId="77777777" w:rsidR="0097493D" w:rsidRDefault="009749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D53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8D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7D9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DFF03" w14:textId="77777777" w:rsidR="0097493D" w:rsidRDefault="0097493D" w:rsidP="009139A6">
      <w:r>
        <w:separator/>
      </w:r>
    </w:p>
  </w:footnote>
  <w:footnote w:type="continuationSeparator" w:id="0">
    <w:p w14:paraId="5C44CECD" w14:textId="77777777" w:rsidR="0097493D" w:rsidRDefault="009749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71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76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641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93D"/>
    <w:rsid w:val="000666E0"/>
    <w:rsid w:val="002510B7"/>
    <w:rsid w:val="005C130B"/>
    <w:rsid w:val="00826F5C"/>
    <w:rsid w:val="009139A6"/>
    <w:rsid w:val="009448BB"/>
    <w:rsid w:val="00947624"/>
    <w:rsid w:val="0097493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B3C5F"/>
  <w15:chartTrackingRefBased/>
  <w15:docId w15:val="{7207817B-671F-4BC1-A596-C1775A67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93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2023-04-10T18:53:00Z</dcterms:created>
  <dcterms:modified xsi:type="dcterms:W3CDTF">2023-04-10T18:53:00Z</dcterms:modified>
</cp:coreProperties>
</file>